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C853" w14:textId="77777777" w:rsidR="005961AA" w:rsidRDefault="005961AA" w:rsidP="00596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LATTYS</w:t>
      </w:r>
      <w:r>
        <w:rPr>
          <w:rFonts w:cs="Times New Roman"/>
          <w:szCs w:val="24"/>
        </w:rPr>
        <w:t xml:space="preserve">       (fl.1483)</w:t>
      </w:r>
    </w:p>
    <w:p w14:paraId="435DFDAE" w14:textId="555CB24C" w:rsidR="005961AA" w:rsidRDefault="005961AA" w:rsidP="00596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Brachesle</w:t>
      </w:r>
      <w:r>
        <w:rPr>
          <w:rFonts w:cs="Times New Roman"/>
          <w:szCs w:val="24"/>
        </w:rPr>
        <w:t>y</w:t>
      </w:r>
      <w:proofErr w:type="spellEnd"/>
      <w:r>
        <w:rPr>
          <w:rFonts w:cs="Times New Roman"/>
          <w:szCs w:val="24"/>
        </w:rPr>
        <w:t>, Kent. Gentleman.</w:t>
      </w:r>
    </w:p>
    <w:p w14:paraId="07D9DAD9" w14:textId="77777777" w:rsidR="005961AA" w:rsidRDefault="005961AA" w:rsidP="005961AA">
      <w:pPr>
        <w:pStyle w:val="NoSpacing"/>
        <w:rPr>
          <w:rFonts w:cs="Times New Roman"/>
          <w:szCs w:val="24"/>
        </w:rPr>
      </w:pPr>
    </w:p>
    <w:p w14:paraId="4BAD7A1E" w14:textId="77777777" w:rsidR="005961AA" w:rsidRDefault="005961AA" w:rsidP="005961AA">
      <w:pPr>
        <w:pStyle w:val="NoSpacing"/>
        <w:rPr>
          <w:rFonts w:cs="Times New Roman"/>
          <w:szCs w:val="24"/>
        </w:rPr>
      </w:pPr>
    </w:p>
    <w:p w14:paraId="5932AF15" w14:textId="77777777" w:rsidR="005961AA" w:rsidRDefault="005961AA" w:rsidP="00596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Hampden of Kimble(q.v.), Hugh Hunt(q.v.), Robert </w:t>
      </w:r>
      <w:proofErr w:type="spellStart"/>
      <w:r>
        <w:rPr>
          <w:rFonts w:cs="Times New Roman"/>
          <w:szCs w:val="24"/>
        </w:rPr>
        <w:t>Andreux</w:t>
      </w:r>
      <w:proofErr w:type="spellEnd"/>
      <w:r>
        <w:rPr>
          <w:rFonts w:cs="Times New Roman"/>
          <w:szCs w:val="24"/>
        </w:rPr>
        <w:t>(q.v.)</w:t>
      </w:r>
    </w:p>
    <w:p w14:paraId="08739ED6" w14:textId="77777777" w:rsidR="005961AA" w:rsidRDefault="005961AA" w:rsidP="00596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William Halle of London, tailor(q.v.), as the administrators of </w:t>
      </w:r>
    </w:p>
    <w:p w14:paraId="56A121ED" w14:textId="77777777" w:rsidR="005961AA" w:rsidRDefault="005961AA" w:rsidP="00596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Gilbert </w:t>
      </w:r>
      <w:proofErr w:type="spellStart"/>
      <w:r>
        <w:rPr>
          <w:rFonts w:cs="Times New Roman"/>
          <w:szCs w:val="24"/>
        </w:rPr>
        <w:t>Pulvertoft</w:t>
      </w:r>
      <w:proofErr w:type="spellEnd"/>
      <w:r>
        <w:rPr>
          <w:rFonts w:cs="Times New Roman"/>
          <w:szCs w:val="24"/>
        </w:rPr>
        <w:t>(q.v.), brought a plaint of debt against him and three others.</w:t>
      </w:r>
    </w:p>
    <w:p w14:paraId="7E9F650C" w14:textId="77777777" w:rsidR="005961AA" w:rsidRDefault="005961AA" w:rsidP="00596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3F48967" w14:textId="77777777" w:rsidR="005961AA" w:rsidRDefault="005961AA" w:rsidP="005961AA">
      <w:pPr>
        <w:pStyle w:val="NoSpacing"/>
        <w:rPr>
          <w:rFonts w:cs="Times New Roman"/>
          <w:szCs w:val="24"/>
        </w:rPr>
      </w:pPr>
    </w:p>
    <w:p w14:paraId="1747FAA1" w14:textId="77777777" w:rsidR="005961AA" w:rsidRDefault="005961AA" w:rsidP="005961AA">
      <w:pPr>
        <w:pStyle w:val="NoSpacing"/>
        <w:rPr>
          <w:rFonts w:cs="Times New Roman"/>
          <w:szCs w:val="24"/>
        </w:rPr>
      </w:pPr>
    </w:p>
    <w:p w14:paraId="3F66AD88" w14:textId="77777777" w:rsidR="005961AA" w:rsidRDefault="005961AA" w:rsidP="00596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April 2023</w:t>
      </w:r>
    </w:p>
    <w:p w14:paraId="64E230B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06ACA" w14:textId="77777777" w:rsidR="005961AA" w:rsidRDefault="005961AA" w:rsidP="009139A6">
      <w:r>
        <w:separator/>
      </w:r>
    </w:p>
  </w:endnote>
  <w:endnote w:type="continuationSeparator" w:id="0">
    <w:p w14:paraId="4BE6C273" w14:textId="77777777" w:rsidR="005961AA" w:rsidRDefault="005961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5B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0EA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D3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3F555" w14:textId="77777777" w:rsidR="005961AA" w:rsidRDefault="005961AA" w:rsidP="009139A6">
      <w:r>
        <w:separator/>
      </w:r>
    </w:p>
  </w:footnote>
  <w:footnote w:type="continuationSeparator" w:id="0">
    <w:p w14:paraId="78C91B4D" w14:textId="77777777" w:rsidR="005961AA" w:rsidRDefault="005961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6C7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B8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F65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AA"/>
    <w:rsid w:val="000666E0"/>
    <w:rsid w:val="002510B7"/>
    <w:rsid w:val="005961A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6845E"/>
  <w15:chartTrackingRefBased/>
  <w15:docId w15:val="{4623D735-7618-4401-8136-E867BDBD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961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2023-06-01T19:36:00Z</dcterms:created>
  <dcterms:modified xsi:type="dcterms:W3CDTF">2023-06-01T19:37:00Z</dcterms:modified>
</cp:coreProperties>
</file>